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  <w:bookmarkStart w:id="1" w:name="_GoBack"/>
      <w:bookmarkEnd w:id="1"/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</w:r>
      <w:r w:rsidRPr="00D113A0">
        <w:rPr>
          <w:rFonts w:cs="Arial"/>
          <w:szCs w:val="18"/>
        </w:rPr>
        <w:lastRenderedPageBreak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lastRenderedPageBreak/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lastRenderedPageBreak/>
        <w:t>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POST/DYS/OLD/GZ/01546/2026                        </dmsv2SWPP2ObjectNumber>
    <dmsv2SWPP2SumMD5 xmlns="http://schemas.microsoft.com/sharepoint/v3">d7e46386019967e48c1cda5216dc8c3f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25013754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FJ3FSM7XJ42E-1195302456-2895</_dlc_DocId>
    <_dlc_DocIdUrl xmlns="a19cb1c7-c5c7-46d4-85ae-d83685407bba">
      <Url>https://swpp2.dms.gkpge.pl/sites/43/_layouts/15/DocIdRedir.aspx?ID=FJ3FSM7XJ42E-1195302456-2895</Url>
      <Description>FJ3FSM7XJ42E-1195302456-2895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03A1E52D-5F6A-4D5A-94A0-340F65064323}"/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B18AD2A-A9FA-4A42-82BE-B63502813787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3111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Brzeziński Grzegorz [PGE Dystr. O.Łódź]</cp:lastModifiedBy>
  <cp:revision>5</cp:revision>
  <cp:lastPrinted>2025-07-07T05:58:00Z</cp:lastPrinted>
  <dcterms:created xsi:type="dcterms:W3CDTF">2025-09-18T19:31:00Z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60ef26e4-a17c-4de9-aa8b-e034985d4ef6</vt:lpwstr>
  </property>
</Properties>
</file>